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F783B1" w14:textId="77777777" w:rsidR="00025682" w:rsidRDefault="00025682" w:rsidP="00025682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BATYN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fl.1475-92)</w:t>
      </w:r>
    </w:p>
    <w:p w14:paraId="1783F81E" w14:textId="77777777" w:rsidR="00025682" w:rsidRDefault="00025682" w:rsidP="00025682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Bath.</w:t>
      </w:r>
    </w:p>
    <w:p w14:paraId="3CD25012" w14:textId="77777777" w:rsidR="00025682" w:rsidRDefault="00025682" w:rsidP="00025682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6B568CB7" w14:textId="77777777" w:rsidR="00025682" w:rsidRDefault="00025682" w:rsidP="00025682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726141F0" w14:textId="77777777" w:rsidR="00025682" w:rsidRDefault="00025682" w:rsidP="0002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1475</w:t>
      </w:r>
      <w:r>
        <w:rPr>
          <w:rFonts w:cs="Times New Roman"/>
          <w:szCs w:val="24"/>
        </w:rPr>
        <w:tab/>
        <w:t>Mayor.</w:t>
      </w:r>
    </w:p>
    <w:p w14:paraId="182B7EF7" w14:textId="77777777" w:rsidR="00025682" w:rsidRDefault="00025682" w:rsidP="0002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386F8E">
          <w:rPr>
            <w:rStyle w:val="Hyperlink"/>
            <w:rFonts w:cs="Times New Roman"/>
            <w:szCs w:val="24"/>
          </w:rPr>
          <w:t>https://mayorofbath.co.uk</w:t>
        </w:r>
      </w:hyperlink>
      <w:r>
        <w:rPr>
          <w:rFonts w:cs="Times New Roman"/>
          <w:szCs w:val="24"/>
        </w:rPr>
        <w:t xml:space="preserve"> )</w:t>
      </w:r>
    </w:p>
    <w:p w14:paraId="57B27710" w14:textId="77777777" w:rsidR="00025682" w:rsidRDefault="00025682" w:rsidP="0002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>Mayor again.    (ibid.)</w:t>
      </w:r>
    </w:p>
    <w:p w14:paraId="748E7687" w14:textId="77777777" w:rsidR="00025682" w:rsidRDefault="00025682" w:rsidP="00025682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18661175" w14:textId="77777777" w:rsidR="00025682" w:rsidRDefault="00025682" w:rsidP="00025682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1EB86516" w14:textId="77777777" w:rsidR="00025682" w:rsidRDefault="00025682" w:rsidP="00025682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4 December 2024</w:t>
      </w:r>
    </w:p>
    <w:p w14:paraId="360836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B2427" w14:textId="77777777" w:rsidR="00025682" w:rsidRDefault="00025682" w:rsidP="009139A6">
      <w:r>
        <w:separator/>
      </w:r>
    </w:p>
  </w:endnote>
  <w:endnote w:type="continuationSeparator" w:id="0">
    <w:p w14:paraId="736EEF50" w14:textId="77777777" w:rsidR="00025682" w:rsidRDefault="000256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E43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F82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0DD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98239" w14:textId="77777777" w:rsidR="00025682" w:rsidRDefault="00025682" w:rsidP="009139A6">
      <w:r>
        <w:separator/>
      </w:r>
    </w:p>
  </w:footnote>
  <w:footnote w:type="continuationSeparator" w:id="0">
    <w:p w14:paraId="0BA06873" w14:textId="77777777" w:rsidR="00025682" w:rsidRDefault="000256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A12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2AD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A1A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682"/>
    <w:rsid w:val="00025682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FCB05"/>
  <w15:chartTrackingRefBased/>
  <w15:docId w15:val="{ADD85252-DED1-4678-9550-DBC51BFE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56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yorofbath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2024-12-04T20:32:00Z</dcterms:created>
  <dcterms:modified xsi:type="dcterms:W3CDTF">2024-12-04T20:32:00Z</dcterms:modified>
</cp:coreProperties>
</file>